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1383CCA0" w:rsidR="00447A75" w:rsidRPr="00B11AA8" w:rsidRDefault="00213612" w:rsidP="0003645C">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sidRPr="00B11AA8">
        <w:rPr>
          <w:rFonts w:eastAsia="Calibri" w:cs="Arial"/>
          <w:b/>
          <w:sz w:val="24"/>
          <w:szCs w:val="24"/>
        </w:rPr>
        <w:t xml:space="preserve">Standaardformulier </w:t>
      </w:r>
      <w:r w:rsidR="00E101CD" w:rsidRPr="00B11AA8">
        <w:rPr>
          <w:rFonts w:eastAsia="Calibri" w:cs="Arial"/>
          <w:b/>
          <w:sz w:val="24"/>
          <w:szCs w:val="24"/>
        </w:rPr>
        <w:t>C</w:t>
      </w:r>
      <w:r w:rsidR="0003645C" w:rsidRPr="00B11AA8">
        <w:rPr>
          <w:rFonts w:eastAsia="Calibri" w:cs="Arial"/>
          <w:b/>
          <w:sz w:val="24"/>
          <w:szCs w:val="24"/>
        </w:rPr>
        <w:t xml:space="preserve"> -</w:t>
      </w:r>
      <w:r w:rsidR="00F655DF" w:rsidRPr="00B11AA8">
        <w:rPr>
          <w:rFonts w:eastAsia="Calibri" w:cs="Arial"/>
          <w:b/>
          <w:sz w:val="24"/>
          <w:szCs w:val="24"/>
        </w:rPr>
        <w:t xml:space="preserve"> </w:t>
      </w:r>
      <w:r w:rsidRPr="00B11AA8">
        <w:rPr>
          <w:rFonts w:eastAsia="Calibri" w:cs="Arial"/>
          <w:b/>
          <w:sz w:val="24"/>
          <w:szCs w:val="24"/>
        </w:rPr>
        <w:t>Holdingverklaring</w:t>
      </w:r>
    </w:p>
    <w:p w14:paraId="39B214CB" w14:textId="1A96F6B1" w:rsidR="00200FAE" w:rsidRPr="00B11AA8" w:rsidRDefault="0003645C" w:rsidP="00200FAE">
      <w:pPr>
        <w:pStyle w:val="Geenafstand"/>
        <w:rPr>
          <w:rFonts w:ascii="Verdana" w:hAnsi="Verdana"/>
          <w:sz w:val="18"/>
          <w:szCs w:val="18"/>
        </w:rPr>
      </w:pPr>
      <w:r w:rsidRPr="00B11AA8">
        <w:rPr>
          <w:rFonts w:ascii="Verdana" w:hAnsi="Verdana"/>
          <w:sz w:val="18"/>
          <w:szCs w:val="18"/>
        </w:rPr>
        <w:t>Europese aanbesteding Installatieadviseur W en Installatieadviseur E ten behoeve van de nieuw te realiseren gemeentewerf Amstelveen</w:t>
      </w:r>
    </w:p>
    <w:p w14:paraId="4E6FF327" w14:textId="69384F28" w:rsidR="00F655DF" w:rsidRPr="00B11AA8" w:rsidRDefault="00200FAE" w:rsidP="00200FAE">
      <w:pPr>
        <w:pStyle w:val="Geenafstand"/>
        <w:rPr>
          <w:rFonts w:ascii="Verdana" w:hAnsi="Verdana"/>
          <w:sz w:val="18"/>
          <w:szCs w:val="18"/>
        </w:rPr>
      </w:pPr>
      <w:r w:rsidRPr="00B11AA8">
        <w:rPr>
          <w:rFonts w:ascii="Verdana" w:hAnsi="Verdana"/>
          <w:sz w:val="18"/>
          <w:szCs w:val="18"/>
        </w:rPr>
        <w:t>I&amp;A-nummer: 202</w:t>
      </w:r>
      <w:r w:rsidR="00B11AA8" w:rsidRPr="00B11AA8">
        <w:rPr>
          <w:rFonts w:ascii="Verdana" w:hAnsi="Verdana"/>
          <w:sz w:val="18"/>
          <w:szCs w:val="18"/>
        </w:rPr>
        <w:t>6</w:t>
      </w:r>
      <w:r w:rsidRPr="00B11AA8">
        <w:rPr>
          <w:rFonts w:ascii="Verdana" w:hAnsi="Verdana"/>
          <w:sz w:val="18"/>
          <w:szCs w:val="18"/>
        </w:rPr>
        <w:t>_00</w:t>
      </w:r>
      <w:r w:rsidR="00B11AA8" w:rsidRPr="00B11AA8">
        <w:rPr>
          <w:rFonts w:ascii="Verdana" w:hAnsi="Verdana"/>
          <w:sz w:val="18"/>
          <w:szCs w:val="18"/>
        </w:rPr>
        <w:t>93</w:t>
      </w:r>
    </w:p>
    <w:p w14:paraId="37CFFC3B" w14:textId="77777777" w:rsidR="004C0B5F" w:rsidRPr="00B11AA8" w:rsidRDefault="004C0B5F" w:rsidP="00D02EAB">
      <w:pPr>
        <w:rPr>
          <w:b/>
          <w:szCs w:val="18"/>
        </w:rPr>
      </w:pPr>
    </w:p>
    <w:p w14:paraId="410C2DD6" w14:textId="77777777" w:rsidR="00447A75" w:rsidRPr="00B11AA8"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B11AA8">
        <w:rPr>
          <w:rFonts w:eastAsia="Calibri" w:cs="Arial"/>
          <w:bCs/>
          <w:szCs w:val="18"/>
        </w:rPr>
        <w:t>Deze verklaring bevat twee opties:</w:t>
      </w:r>
    </w:p>
    <w:p w14:paraId="7CFEED61" w14:textId="77777777" w:rsidR="00B57B14" w:rsidRPr="00B57B14" w:rsidRDefault="00B57B14" w:rsidP="00B57B14">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B11AA8">
        <w:rPr>
          <w:rFonts w:eastAsia="Calibri" w:cs="Arial"/>
          <w:bCs/>
          <w:szCs w:val="18"/>
        </w:rPr>
        <w:t>Een verklaring dat de gegadigde geen</w:t>
      </w:r>
      <w:r w:rsidRPr="00B57B14">
        <w:rPr>
          <w:rFonts w:eastAsia="Calibri" w:cs="Arial"/>
          <w:bCs/>
          <w:szCs w:val="18"/>
        </w:rPr>
        <w:t xml:space="preserve"> gebruik maakt van artikel 2:403 Burgerlijk Wetboek (BW).</w:t>
      </w:r>
    </w:p>
    <w:p w14:paraId="4A3E215C" w14:textId="5AE5A9C8" w:rsidR="00213612" w:rsidRPr="005D21C1" w:rsidRDefault="00B57B14" w:rsidP="00B57B14">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B57B14">
        <w:rPr>
          <w:rFonts w:eastAsia="Calibri" w:cs="Arial"/>
          <w:bCs/>
          <w:szCs w:val="18"/>
        </w:rPr>
        <w:t>Een verklaring dat de gegadigde wel gebruik maakt van artikel 2:403 Burgerlijk Wetboek (BW).</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3CC0037E" w:rsidR="00213612" w:rsidRPr="005D21C1" w:rsidRDefault="00B57B14" w:rsidP="00213612">
      <w:pPr>
        <w:tabs>
          <w:tab w:val="clear" w:pos="357"/>
          <w:tab w:val="clear" w:pos="720"/>
          <w:tab w:val="clear" w:pos="1128"/>
          <w:tab w:val="clear" w:pos="1486"/>
          <w:tab w:val="clear" w:pos="1843"/>
        </w:tabs>
        <w:spacing w:line="240" w:lineRule="auto"/>
        <w:rPr>
          <w:rFonts w:eastAsia="Calibri" w:cs="Arial"/>
          <w:bCs/>
          <w:szCs w:val="18"/>
        </w:rPr>
      </w:pPr>
      <w:r w:rsidRPr="00B57B14">
        <w:rPr>
          <w:rFonts w:eastAsia="Calibri" w:cs="Arial"/>
          <w:bCs/>
          <w:szCs w:val="18"/>
        </w:rPr>
        <w:t>Eén van beide opties dient volledig te worden ingevuld en rechtsgeldig te worden ondertekend.</w:t>
      </w:r>
      <w:r w:rsidR="00213612" w:rsidRPr="005D21C1">
        <w:rPr>
          <w:rFonts w:eastAsia="Calibri" w:cs="Arial"/>
          <w:bCs/>
          <w:szCs w:val="18"/>
        </w:rPr>
        <w:t xml:space="preserve">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55166F74"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E81108" w:rsidRPr="00E81108">
        <w:rPr>
          <w:szCs w:val="18"/>
        </w:rPr>
        <w:t>de gegadigde</w:t>
      </w:r>
      <w:r w:rsidRPr="005D21C1">
        <w:rPr>
          <w:szCs w:val="18"/>
        </w:rPr>
        <w:t xml:space="preserve">/dochteronderneming dat hij geen gebruik maakt van artikel 2:403 BW en zelfstandig voldoet aan alle gestelde eisen. In dit geval ondertekent alleen </w:t>
      </w:r>
      <w:r w:rsidR="00E81108" w:rsidRPr="00E81108">
        <w:rPr>
          <w:szCs w:val="18"/>
        </w:rPr>
        <w:t>de gegadigde</w:t>
      </w:r>
      <w:r w:rsidR="00962F60" w:rsidRPr="005D21C1">
        <w:rPr>
          <w:szCs w:val="18"/>
        </w:rPr>
        <w:t>.</w:t>
      </w:r>
    </w:p>
    <w:p w14:paraId="071D45ED" w14:textId="77777777" w:rsidR="00213612" w:rsidRPr="005D21C1" w:rsidRDefault="00213612" w:rsidP="00213612">
      <w:pPr>
        <w:spacing w:line="240" w:lineRule="exact"/>
        <w:ind w:left="426" w:hanging="426"/>
        <w:rPr>
          <w:szCs w:val="18"/>
        </w:rPr>
      </w:pPr>
    </w:p>
    <w:p w14:paraId="09103F49" w14:textId="1F064F74"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E81108" w:rsidRPr="00E81108">
        <w:rPr>
          <w:b/>
          <w:bCs/>
          <w:szCs w:val="18"/>
        </w:rPr>
        <w:t>gegadigde</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F4AC051"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w:t>
      </w:r>
      <w:proofErr w:type="gramStart"/>
      <w:r w:rsidR="00962F60" w:rsidRPr="005D21C1">
        <w:rPr>
          <w:rFonts w:cs="Segoe UI"/>
          <w:color w:val="0D0D0D"/>
          <w:szCs w:val="18"/>
          <w:shd w:val="clear" w:color="auto" w:fill="FFFFFF"/>
        </w:rPr>
        <w:t>Tevens</w:t>
      </w:r>
      <w:proofErr w:type="gramEnd"/>
      <w:r w:rsidR="00962F60" w:rsidRPr="005D21C1">
        <w:rPr>
          <w:rFonts w:cs="Segoe UI"/>
          <w:color w:val="0D0D0D"/>
          <w:szCs w:val="18"/>
          <w:shd w:val="clear" w:color="auto" w:fill="FFFFFF"/>
        </w:rPr>
        <w:t xml:space="preserve"> verklaart de ondergetekende holding namens </w:t>
      </w:r>
      <w:r w:rsidR="007751D9" w:rsidRPr="007751D9">
        <w:rPr>
          <w:rFonts w:cs="Segoe UI"/>
          <w:color w:val="0D0D0D"/>
          <w:szCs w:val="18"/>
          <w:shd w:val="clear" w:color="auto" w:fill="FFFFFF"/>
        </w:rPr>
        <w:t>de gegadigde</w:t>
      </w:r>
      <w:r w:rsidR="007751D9">
        <w:rPr>
          <w:rFonts w:cs="Segoe UI"/>
          <w:color w:val="0D0D0D"/>
          <w:szCs w:val="18"/>
          <w:shd w:val="clear" w:color="auto" w:fill="FFFFFF"/>
        </w:rPr>
        <w:t xml:space="preserve"> </w:t>
      </w:r>
      <w:r w:rsidR="00962F60" w:rsidRPr="005D21C1">
        <w:rPr>
          <w:rFonts w:cs="Segoe UI"/>
          <w:color w:val="0D0D0D"/>
          <w:szCs w:val="18"/>
          <w:shd w:val="clear" w:color="auto" w:fill="FFFFFF"/>
        </w:rPr>
        <w:t xml:space="preserve">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Default="00213612" w:rsidP="00213612">
      <w:pPr>
        <w:spacing w:line="240" w:lineRule="exact"/>
        <w:rPr>
          <w:szCs w:val="18"/>
        </w:rPr>
      </w:pPr>
    </w:p>
    <w:p w14:paraId="08EBAAE2" w14:textId="77777777" w:rsidR="0049337C" w:rsidRPr="005D21C1" w:rsidRDefault="0049337C" w:rsidP="00213612">
      <w:pPr>
        <w:spacing w:line="240" w:lineRule="exact"/>
        <w:rPr>
          <w:szCs w:val="18"/>
        </w:rPr>
      </w:pPr>
    </w:p>
    <w:p w14:paraId="582E0427" w14:textId="77777777" w:rsidR="00213612" w:rsidRDefault="00213612" w:rsidP="00213612">
      <w:pPr>
        <w:spacing w:line="240" w:lineRule="exact"/>
        <w:rPr>
          <w:b/>
          <w:bCs/>
          <w:color w:val="007BC7"/>
          <w:szCs w:val="18"/>
        </w:rPr>
      </w:pPr>
    </w:p>
    <w:p w14:paraId="31A311A2" w14:textId="77777777" w:rsidR="0049337C" w:rsidRPr="005D21C1" w:rsidRDefault="0049337C" w:rsidP="00213612">
      <w:pPr>
        <w:spacing w:line="240" w:lineRule="exact"/>
        <w:rPr>
          <w:b/>
          <w:bCs/>
          <w:color w:val="007BC7"/>
          <w:szCs w:val="18"/>
        </w:rPr>
      </w:pPr>
    </w:p>
    <w:p w14:paraId="78622195" w14:textId="6C82A7DD"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7751D9" w:rsidRPr="007751D9">
        <w:rPr>
          <w:b/>
          <w:bCs/>
          <w:szCs w:val="18"/>
        </w:rPr>
        <w:t>gegadigde</w:t>
      </w:r>
      <w:r w:rsidRPr="005D21C1">
        <w:rPr>
          <w:b/>
          <w:bCs/>
          <w:szCs w:val="18"/>
        </w:rPr>
        <w:t xml:space="preserve">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3E5C4" w14:textId="77777777" w:rsidR="00540793" w:rsidRDefault="00540793" w:rsidP="00203776">
      <w:pPr>
        <w:spacing w:line="240" w:lineRule="auto"/>
      </w:pPr>
      <w:r>
        <w:separator/>
      </w:r>
    </w:p>
  </w:endnote>
  <w:endnote w:type="continuationSeparator" w:id="0">
    <w:p w14:paraId="585C0D61" w14:textId="77777777" w:rsidR="00540793" w:rsidRDefault="00540793"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B11AA8">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91BA8" w14:textId="77777777" w:rsidR="00540793" w:rsidRDefault="00540793" w:rsidP="00203776">
      <w:pPr>
        <w:spacing w:line="240" w:lineRule="auto"/>
      </w:pPr>
      <w:r>
        <w:separator/>
      </w:r>
    </w:p>
  </w:footnote>
  <w:footnote w:type="continuationSeparator" w:id="0">
    <w:p w14:paraId="7503593A" w14:textId="77777777" w:rsidR="00540793" w:rsidRDefault="00540793"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attachedTemplate r:id="rId1"/>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3645C"/>
    <w:rsid w:val="00083E0B"/>
    <w:rsid w:val="000841E8"/>
    <w:rsid w:val="00094C90"/>
    <w:rsid w:val="00147126"/>
    <w:rsid w:val="00165447"/>
    <w:rsid w:val="00185368"/>
    <w:rsid w:val="00200FAE"/>
    <w:rsid w:val="00203776"/>
    <w:rsid w:val="002037D6"/>
    <w:rsid w:val="00213612"/>
    <w:rsid w:val="00216B88"/>
    <w:rsid w:val="00221A37"/>
    <w:rsid w:val="003260FD"/>
    <w:rsid w:val="003E0758"/>
    <w:rsid w:val="00447A75"/>
    <w:rsid w:val="0049337C"/>
    <w:rsid w:val="004C0B5F"/>
    <w:rsid w:val="004D6A34"/>
    <w:rsid w:val="004E4CC1"/>
    <w:rsid w:val="00506C51"/>
    <w:rsid w:val="00507544"/>
    <w:rsid w:val="00540793"/>
    <w:rsid w:val="005D093C"/>
    <w:rsid w:val="005D21C1"/>
    <w:rsid w:val="006270C5"/>
    <w:rsid w:val="00684979"/>
    <w:rsid w:val="00687AB0"/>
    <w:rsid w:val="00700E0C"/>
    <w:rsid w:val="0075117F"/>
    <w:rsid w:val="00771B8C"/>
    <w:rsid w:val="007751D9"/>
    <w:rsid w:val="00795022"/>
    <w:rsid w:val="007D1F84"/>
    <w:rsid w:val="007F2265"/>
    <w:rsid w:val="00806420"/>
    <w:rsid w:val="00847FB6"/>
    <w:rsid w:val="0089746E"/>
    <w:rsid w:val="008A50D7"/>
    <w:rsid w:val="008E689F"/>
    <w:rsid w:val="00931C44"/>
    <w:rsid w:val="00962F60"/>
    <w:rsid w:val="00986936"/>
    <w:rsid w:val="0099112C"/>
    <w:rsid w:val="00A066E5"/>
    <w:rsid w:val="00A60464"/>
    <w:rsid w:val="00A93805"/>
    <w:rsid w:val="00AA071E"/>
    <w:rsid w:val="00AB3054"/>
    <w:rsid w:val="00AF2113"/>
    <w:rsid w:val="00B11AA8"/>
    <w:rsid w:val="00B57B14"/>
    <w:rsid w:val="00C27A30"/>
    <w:rsid w:val="00C8533D"/>
    <w:rsid w:val="00CD410F"/>
    <w:rsid w:val="00CE24FF"/>
    <w:rsid w:val="00D02EAB"/>
    <w:rsid w:val="00D03C34"/>
    <w:rsid w:val="00D12CCF"/>
    <w:rsid w:val="00DB1530"/>
    <w:rsid w:val="00DD09E2"/>
    <w:rsid w:val="00DE384A"/>
    <w:rsid w:val="00DF3CF4"/>
    <w:rsid w:val="00E101CD"/>
    <w:rsid w:val="00E504C3"/>
    <w:rsid w:val="00E52060"/>
    <w:rsid w:val="00E81108"/>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8773\OneDrive%20-%20Gemeente%20Amstelveen\Inkoopdossiers\2025\I&amp;A_2025_0087%20Nieuwbouw%20Kindcentrum%20Middenwaard\2%20Aankondigen,%20Aanmelden,%20Selecteren\1%20Selectiefase\Standaarformulier%20C%20'Holdingverklaring'%20Aveen.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lcf76f155ced4ddcb4097134ff3c332f xmlns="e90e4ba9-717f-4155-a15f-1b0a2485f1fa">
      <Terms xmlns="http://schemas.microsoft.com/office/infopath/2007/PartnerControls"/>
    </lcf76f155ced4ddcb4097134ff3c332f>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_dlc_DocId xmlns="b27a60b8-0f91-45e7-94a6-6d968b8d2558">F4R4SHKKDZ5C-1075551559-139596</_dlc_DocId>
    <_dlc_DocIdUrl xmlns="b27a60b8-0f91-45e7-94a6-6d968b8d2558">
      <Url>https://amstelveen.sharepoint.com/sites/IenA/_layouts/15/DocIdRedir.aspx?ID=F4R4SHKKDZ5C-1075551559-139596</Url>
      <Description>F4R4SHKKDZ5C-1075551559-139596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92527-EEC2-4518-8B15-E744CC034B25}">
  <ds:schemaRefs>
    <ds:schemaRef ds:uri="http://schemas.microsoft.com/sharepoint/events"/>
  </ds:schemaRefs>
</ds:datastoreItem>
</file>

<file path=customXml/itemProps2.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3.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4.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837b326e-1db6-40f4-9e5d-00934cf0068f"/>
    <ds:schemaRef ds:uri="d06dc500-a34e-4ee1-ae33-04b72d3dd0f2"/>
    <ds:schemaRef ds:uri="21a9d099-3f14-4ec9-829a-ec3a01672c2b"/>
    <ds:schemaRef ds:uri="e90e4ba9-717f-4155-a15f-1b0a2485f1fa"/>
    <ds:schemaRef ds:uri="b27a60b8-0f91-45e7-94a6-6d968b8d2558"/>
  </ds:schemaRefs>
</ds:datastoreItem>
</file>

<file path=customXml/itemProps5.xml><?xml version="1.0" encoding="utf-8"?>
<ds:datastoreItem xmlns:ds="http://schemas.openxmlformats.org/officeDocument/2006/customXml" ds:itemID="{DF11C55E-3587-49BD-9998-D1F7451CE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Standaarformulier C 'Holdingverklaring' Aveen</Template>
  <TotalTime>9</TotalTime>
  <Pages>2</Pages>
  <Words>261</Words>
  <Characters>1440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11</cp:revision>
  <cp:lastPrinted>2019-11-14T09:20:00Z</cp:lastPrinted>
  <dcterms:created xsi:type="dcterms:W3CDTF">2025-07-25T07:34:00Z</dcterms:created>
  <dcterms:modified xsi:type="dcterms:W3CDTF">2026-06-26T08:27:00Z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840fd23b-4bbe-41b6-8630-d6fe689db060</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